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78F80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GEFFEREY, junior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DD8D6D9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Shebbear</w:t>
      </w:r>
      <w:proofErr w:type="spellEnd"/>
      <w:r>
        <w:rPr>
          <w:rFonts w:ascii="Times New Roman" w:hAnsi="Times New Roman" w:cs="Times New Roman"/>
        </w:rPr>
        <w:t>, Devon. Husbandman.</w:t>
      </w:r>
    </w:p>
    <w:p w14:paraId="62B72942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27B6AE6E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264E898E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Trace(q.v.) brought a plaint of trespass and assault against him and</w:t>
      </w:r>
    </w:p>
    <w:p w14:paraId="2DFFCD07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10 others.</w:t>
      </w:r>
    </w:p>
    <w:p w14:paraId="4969411C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5F3B885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51FAAEFE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</w:p>
    <w:p w14:paraId="19181699" w14:textId="77777777" w:rsidR="00ED1996" w:rsidRDefault="00ED1996" w:rsidP="00ED1996">
      <w:pPr>
        <w:tabs>
          <w:tab w:val="left" w:pos="720"/>
          <w:tab w:val="left" w:pos="1440"/>
          <w:tab w:val="left" w:pos="19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2019</w:t>
      </w:r>
    </w:p>
    <w:p w14:paraId="37ED934E" w14:textId="77777777" w:rsidR="006B2F86" w:rsidRPr="00E71FC3" w:rsidRDefault="00ED199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DE8C1" w14:textId="77777777" w:rsidR="00ED1996" w:rsidRDefault="00ED1996" w:rsidP="00E71FC3">
      <w:r>
        <w:separator/>
      </w:r>
    </w:p>
  </w:endnote>
  <w:endnote w:type="continuationSeparator" w:id="0">
    <w:p w14:paraId="37635690" w14:textId="77777777" w:rsidR="00ED1996" w:rsidRDefault="00ED199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89E0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8DC1F" w14:textId="77777777" w:rsidR="00ED1996" w:rsidRDefault="00ED1996" w:rsidP="00E71FC3">
      <w:r>
        <w:separator/>
      </w:r>
    </w:p>
  </w:footnote>
  <w:footnote w:type="continuationSeparator" w:id="0">
    <w:p w14:paraId="02E0E6EF" w14:textId="77777777" w:rsidR="00ED1996" w:rsidRDefault="00ED199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99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99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6DEC1"/>
  <w15:chartTrackingRefBased/>
  <w15:docId w15:val="{5D49A66C-76FF-4C93-80AF-72D52A459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199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19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2019-03-02T20:56:00Z</dcterms:created>
  <dcterms:modified xsi:type="dcterms:W3CDTF">2019-03-02T20:57:00Z</dcterms:modified>
</cp:coreProperties>
</file>